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4D2B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BASSYNGBORNE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6A702E5B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6CAF3AB0" w14:textId="77777777" w:rsidR="00E13541" w:rsidRDefault="00E13541" w:rsidP="00E13541">
      <w:pPr>
        <w:rPr>
          <w:rFonts w:ascii="Times New Roman" w:hAnsi="Times New Roman" w:cs="Times New Roman"/>
        </w:rPr>
      </w:pPr>
    </w:p>
    <w:p w14:paraId="196B65C8" w14:textId="77777777" w:rsidR="00E13541" w:rsidRDefault="00E13541" w:rsidP="00E13541">
      <w:pPr>
        <w:rPr>
          <w:rFonts w:ascii="Times New Roman" w:hAnsi="Times New Roman" w:cs="Times New Roman"/>
        </w:rPr>
      </w:pPr>
    </w:p>
    <w:p w14:paraId="482C563D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Camebrey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</w:t>
      </w:r>
    </w:p>
    <w:p w14:paraId="67F53EEB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467BB8A1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366CA9D" w14:textId="77777777" w:rsidR="00E13541" w:rsidRDefault="00E13541" w:rsidP="00E13541">
      <w:pPr>
        <w:rPr>
          <w:rFonts w:ascii="Times New Roman" w:hAnsi="Times New Roman" w:cs="Times New Roman"/>
        </w:rPr>
      </w:pPr>
    </w:p>
    <w:p w14:paraId="69779F81" w14:textId="77777777" w:rsidR="00E13541" w:rsidRDefault="00E13541" w:rsidP="00E13541">
      <w:pPr>
        <w:rPr>
          <w:rFonts w:ascii="Times New Roman" w:hAnsi="Times New Roman" w:cs="Times New Roman"/>
        </w:rPr>
      </w:pPr>
    </w:p>
    <w:p w14:paraId="2D2F1A17" w14:textId="77777777" w:rsidR="00E13541" w:rsidRDefault="00E13541" w:rsidP="00E13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June 2019</w:t>
      </w:r>
    </w:p>
    <w:p w14:paraId="3F4FA3A8" w14:textId="77777777" w:rsidR="006B2F86" w:rsidRPr="00E71FC3" w:rsidRDefault="00E135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8E81" w14:textId="77777777" w:rsidR="00E13541" w:rsidRDefault="00E13541" w:rsidP="00E71FC3">
      <w:r>
        <w:separator/>
      </w:r>
    </w:p>
  </w:endnote>
  <w:endnote w:type="continuationSeparator" w:id="0">
    <w:p w14:paraId="5629B65B" w14:textId="77777777" w:rsidR="00E13541" w:rsidRDefault="00E135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13A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637B9" w14:textId="77777777" w:rsidR="00E13541" w:rsidRDefault="00E13541" w:rsidP="00E71FC3">
      <w:r>
        <w:separator/>
      </w:r>
    </w:p>
  </w:footnote>
  <w:footnote w:type="continuationSeparator" w:id="0">
    <w:p w14:paraId="2F7BD8EE" w14:textId="77777777" w:rsidR="00E13541" w:rsidRDefault="00E135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541"/>
    <w:rsid w:val="001A7C09"/>
    <w:rsid w:val="00577BD5"/>
    <w:rsid w:val="00656CBA"/>
    <w:rsid w:val="006A1F77"/>
    <w:rsid w:val="00733BE7"/>
    <w:rsid w:val="00AB52E8"/>
    <w:rsid w:val="00B16D3F"/>
    <w:rsid w:val="00BB41AC"/>
    <w:rsid w:val="00E135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C906"/>
  <w15:chartTrackingRefBased/>
  <w15:docId w15:val="{F04D3C0B-65A8-43AB-A5A7-65446E86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5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2019-06-24T12:50:00Z</dcterms:created>
  <dcterms:modified xsi:type="dcterms:W3CDTF">2019-06-24T12:51:00Z</dcterms:modified>
</cp:coreProperties>
</file>